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Stafford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Stafford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Stafford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Stafford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Stafford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Stafford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Stafford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Stafford is estimated to be </w:t>
      </w:r>
      <w:r w:rsidRPr="00773DF7">
        <w:rPr>
          <w:rFonts w:ascii="Libre Franklin Light" w:eastAsia="Times New Roman" w:hAnsi="Libre Franklin Light" w:cs="Calibri Light"/>
          <w:b/>
          <w:bCs/>
          <w:color w:val="C45911" w:themeColor="accent2" w:themeShade="BF"/>
        </w:rPr>
        <w:t xml:space="preserve">£1,612,088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Stafford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Stafford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Stafford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Stafford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af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Stafford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af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Stafford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Stafford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af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Stafford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Stafford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Stafford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Stafford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Stafford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Stafford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£1,612,088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Stafford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£26,258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£543,036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£38,901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£972,894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£1,612,088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Stafford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Stafford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Stafford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Stafford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Stafford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Stafford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Stafford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Stafford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Stafford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25E9DDD-43B4-408D-BC55-ACC6B1F9209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